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82E" w:rsidRPr="00AD182E" w:rsidRDefault="00AD182E" w:rsidP="00AD182E">
      <w:pPr>
        <w:jc w:val="center"/>
        <w:rPr>
          <w:rFonts w:ascii="Comic Sans MS" w:hAnsi="Comic Sans MS"/>
          <w:sz w:val="40"/>
          <w:szCs w:val="40"/>
          <w:u w:val="single"/>
        </w:rPr>
      </w:pPr>
      <w:r w:rsidRPr="00AD182E">
        <w:rPr>
          <w:rFonts w:ascii="Comic Sans MS" w:hAnsi="Comic Sans MS"/>
          <w:sz w:val="40"/>
          <w:szCs w:val="40"/>
          <w:u w:val="single"/>
        </w:rPr>
        <w:t>Scorching Activity.</w:t>
      </w:r>
      <w:bookmarkStart w:id="0" w:name="_GoBack"/>
      <w:bookmarkEnd w:id="0"/>
    </w:p>
    <w:p w:rsidR="00AD182E" w:rsidRDefault="00AD182E">
      <w:r>
        <w:rPr>
          <w:noProof/>
          <w:lang w:eastAsia="en-GB"/>
        </w:rPr>
        <w:drawing>
          <wp:inline distT="0" distB="0" distL="0" distR="0" wp14:anchorId="127B8E97" wp14:editId="259577F3">
            <wp:extent cx="8863330" cy="36633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66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D182E" w:rsidSect="00AD182E">
      <w:pgSz w:w="16838" w:h="11906" w:orient="landscape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82E"/>
    <w:rsid w:val="0069105C"/>
    <w:rsid w:val="00925264"/>
    <w:rsid w:val="00AD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079C1"/>
  <w15:chartTrackingRefBased/>
  <w15:docId w15:val="{A43B0783-5072-4FEE-A3C6-285DE18A6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AF3D2751</Template>
  <TotalTime>8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2020-05-11T10:50:00Z</dcterms:created>
  <dcterms:modified xsi:type="dcterms:W3CDTF">2020-05-11T10:58:00Z</dcterms:modified>
</cp:coreProperties>
</file>